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59CCE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3BD7190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Foryte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14:paraId="55BA7C46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E76E6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43DDA" w14:textId="77777777" w:rsidR="00E02718" w:rsidRDefault="00E02718" w:rsidP="00E0271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Shropshire the tax of a fifteenth and a tenth granted to the King at the last Parliament.</w:t>
      </w:r>
    </w:p>
    <w:p w14:paraId="39A5CE67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28EC2926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36795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D96B43" w14:textId="77777777" w:rsidR="00E02718" w:rsidRDefault="00E02718" w:rsidP="00E02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164D8E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CB467" w14:textId="77777777" w:rsidR="00E02718" w:rsidRDefault="00E02718" w:rsidP="009139A6">
      <w:r>
        <w:separator/>
      </w:r>
    </w:p>
  </w:endnote>
  <w:endnote w:type="continuationSeparator" w:id="0">
    <w:p w14:paraId="74C8460E" w14:textId="77777777" w:rsidR="00E02718" w:rsidRDefault="00E027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C99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F8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3B4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77216" w14:textId="77777777" w:rsidR="00E02718" w:rsidRDefault="00E02718" w:rsidP="009139A6">
      <w:r>
        <w:separator/>
      </w:r>
    </w:p>
  </w:footnote>
  <w:footnote w:type="continuationSeparator" w:id="0">
    <w:p w14:paraId="3054C4CD" w14:textId="77777777" w:rsidR="00E02718" w:rsidRDefault="00E027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59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3F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77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71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271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9F414"/>
  <w15:chartTrackingRefBased/>
  <w15:docId w15:val="{13066A41-5701-414D-B40E-75FE57E02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2021-06-04T10:57:00Z</dcterms:created>
  <dcterms:modified xsi:type="dcterms:W3CDTF">2021-06-04T10:58:00Z</dcterms:modified>
</cp:coreProperties>
</file>